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Abbrucharbeiten Schlossstraße 6, Hemmersdorf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Abbrucharbeiten Schlossstraße 6 Hemmersdorf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